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2ECBF" w14:textId="77777777" w:rsidR="00F257EE" w:rsidRPr="00F257EE" w:rsidRDefault="00F257EE" w:rsidP="00F257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257E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Mẫu số 02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257EE" w14:paraId="4BD585D3" w14:textId="77777777" w:rsidTr="00F257EE">
        <w:trPr>
          <w:trHeight w:val="1373"/>
        </w:trPr>
        <w:tc>
          <w:tcPr>
            <w:tcW w:w="2943" w:type="dxa"/>
            <w:vMerge w:val="restart"/>
            <w:tcBorders>
              <w:right w:val="single" w:sz="4" w:space="0" w:color="auto"/>
            </w:tcBorders>
          </w:tcPr>
          <w:p w14:paraId="26266ED2" w14:textId="77777777" w:rsidR="00F257EE" w:rsidRDefault="00F257EE" w:rsidP="00B91D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AB23ACD" w14:textId="37DFF77E" w:rsid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ẢNH </w:t>
            </w:r>
          </w:p>
          <w:p w14:paraId="297039EE" w14:textId="413AE00D" w:rsidR="00F257EE" w:rsidRP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57EE">
              <w:rPr>
                <w:rFonts w:ascii="Times New Roman" w:eastAsia="Times New Roman" w:hAnsi="Times New Roman" w:cs="Times New Roman"/>
                <w:sz w:val="28"/>
                <w:szCs w:val="28"/>
              </w:rPr>
              <w:t>4x6</w:t>
            </w:r>
          </w:p>
          <w:p w14:paraId="516B3939" w14:textId="3E6B3A31" w:rsidR="00F257EE" w:rsidRP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7EE">
              <w:rPr>
                <w:rFonts w:ascii="Times New Roman" w:hAnsi="Times New Roman" w:cs="Times New Roman"/>
                <w:sz w:val="28"/>
                <w:szCs w:val="28"/>
              </w:rPr>
              <w:t xml:space="preserve">(đóng dấu </w:t>
            </w:r>
            <w:r w:rsidRPr="00F25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giáp </w:t>
            </w:r>
            <w:r w:rsidRPr="00F257EE">
              <w:rPr>
                <w:rFonts w:ascii="Times New Roman" w:hAnsi="Times New Roman" w:cs="Times New Roman"/>
                <w:sz w:val="28"/>
                <w:szCs w:val="28"/>
              </w:rPr>
              <w:t>lai</w:t>
            </w:r>
          </w:p>
          <w:p w14:paraId="197F30C7" w14:textId="32A44A62" w:rsidR="00F257EE" w:rsidRP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7EE">
              <w:rPr>
                <w:rFonts w:ascii="Times New Roman" w:hAnsi="Times New Roman" w:cs="Times New Roman"/>
                <w:sz w:val="28"/>
                <w:szCs w:val="28"/>
              </w:rPr>
              <w:t>của nơi xác nhận</w:t>
            </w:r>
          </w:p>
          <w:p w14:paraId="6086F10A" w14:textId="72868969" w:rsidR="00F257EE" w:rsidRP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57EE">
              <w:rPr>
                <w:rFonts w:ascii="Times New Roman" w:hAnsi="Times New Roman" w:cs="Times New Roman"/>
                <w:sz w:val="28"/>
                <w:szCs w:val="28"/>
              </w:rPr>
              <w:t>hồ sơ</w:t>
            </w:r>
            <w:r w:rsidRPr="00F257E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62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40213D" w14:textId="50EF9FA1" w:rsidR="00F257EE" w:rsidRP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257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CỘNG HÒA XÃ HỘI CHỦ NGHĨA VIỆT NAM</w:t>
            </w:r>
          </w:p>
          <w:p w14:paraId="5847D190" w14:textId="4E23EC1B" w:rsid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325A432" wp14:editId="36CCF47E">
                      <wp:simplePos x="0" y="0"/>
                      <wp:positionH relativeFrom="column">
                        <wp:posOffset>948262</wp:posOffset>
                      </wp:positionH>
                      <wp:positionV relativeFrom="paragraph">
                        <wp:posOffset>296351</wp:posOffset>
                      </wp:positionV>
                      <wp:extent cx="2146640" cy="0"/>
                      <wp:effectExtent l="0" t="0" r="0" b="0"/>
                      <wp:wrapNone/>
                      <wp:docPr id="664836877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640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13E6945" id="Đường nối Thẳng 2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65pt,23.35pt" to="243.7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" strokecolor="black [3200]">
                      <v:stroke joinstyle="miter"/>
                    </v:line>
                  </w:pict>
                </mc:Fallback>
              </mc:AlternateContent>
            </w:r>
            <w:r w:rsidRPr="00F257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 lập - Tự do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257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 Hạnh phúc</w:t>
            </w:r>
          </w:p>
          <w:p w14:paraId="33D9F695" w14:textId="77777777" w:rsidR="00F257EE" w:rsidRDefault="00F257EE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257EE" w14:paraId="1D23633F" w14:textId="77777777" w:rsidTr="004171F4">
        <w:trPr>
          <w:trHeight w:val="1932"/>
        </w:trPr>
        <w:tc>
          <w:tcPr>
            <w:tcW w:w="2943" w:type="dxa"/>
            <w:vMerge/>
            <w:tcBorders>
              <w:right w:val="single" w:sz="4" w:space="0" w:color="auto"/>
            </w:tcBorders>
          </w:tcPr>
          <w:p w14:paraId="18C1D9AB" w14:textId="77777777" w:rsidR="00F257EE" w:rsidRDefault="00F257EE" w:rsidP="00F257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C82AEB" w14:textId="65D745E5" w:rsidR="000E59B8" w:rsidRPr="00F257EE" w:rsidRDefault="000E59B8" w:rsidP="000E59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</w:rPr>
            </w:pPr>
            <w:r w:rsidRPr="00BF61CE">
              <w:rPr>
                <w:rFonts w:ascii="Times New Roman" w:hAnsi="Times New Roman" w:cs="Times New Roman"/>
                <w:b/>
                <w:sz w:val="36"/>
                <w:szCs w:val="36"/>
              </w:rPr>
              <w:t>SƠ YẾU LÝ LỊCH</w:t>
            </w:r>
            <w:bookmarkStart w:id="0" w:name="_GoBack"/>
            <w:bookmarkEnd w:id="0"/>
          </w:p>
        </w:tc>
      </w:tr>
    </w:tbl>
    <w:p w14:paraId="4791152C" w14:textId="77777777" w:rsidR="004171F4" w:rsidRDefault="004171F4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B0B5907" w14:textId="767A2958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I. THÔNG TIN BẢN THÂN </w:t>
      </w:r>
    </w:p>
    <w:p w14:paraId="6D6329D9" w14:textId="00AFA140" w:rsidR="00F257EE" w:rsidRPr="004171F4" w:rsidRDefault="00F257EE" w:rsidP="004171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hAnsi="Times New Roman" w:cs="Times New Roman"/>
          <w:sz w:val="26"/>
          <w:szCs w:val="26"/>
        </w:rPr>
        <w:t xml:space="preserve">1. Họ và tên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(viết </w:t>
      </w:r>
      <w:r w:rsidRPr="004171F4">
        <w:rPr>
          <w:rFonts w:ascii="Times New Roman" w:hAnsi="Times New Roman" w:cs="Times New Roman"/>
          <w:sz w:val="26"/>
          <w:szCs w:val="26"/>
        </w:rPr>
        <w:t xml:space="preserve">chữ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in hoa):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……………………… Nam/ </w:t>
      </w:r>
      <w:r w:rsidR="004171F4" w:rsidRPr="004171F4">
        <w:rPr>
          <w:rFonts w:ascii="Times New Roman" w:hAnsi="Times New Roman" w:cs="Times New Roman"/>
          <w:sz w:val="26"/>
          <w:szCs w:val="26"/>
        </w:rPr>
        <w:t>Nữ: ………….….</w:t>
      </w:r>
    </w:p>
    <w:p w14:paraId="10494E8A" w14:textId="7B91631B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4171F4">
        <w:rPr>
          <w:rFonts w:ascii="Times New Roman" w:hAnsi="Times New Roman" w:cs="Times New Roman"/>
          <w:sz w:val="26"/>
          <w:szCs w:val="26"/>
        </w:rPr>
        <w:t xml:space="preserve">Họ tên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thường dùng</w:t>
      </w:r>
      <w:r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………………………………………….</w:t>
      </w:r>
    </w:p>
    <w:p w14:paraId="6756BC67" w14:textId="57C29C84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3. Sinh ngày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......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tháng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….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năm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………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;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Nơi sinh: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</w:t>
      </w:r>
    </w:p>
    <w:p w14:paraId="0586A512" w14:textId="598828C9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Pr="004171F4">
        <w:rPr>
          <w:rFonts w:ascii="Times New Roman" w:hAnsi="Times New Roman" w:cs="Times New Roman"/>
          <w:sz w:val="26"/>
          <w:szCs w:val="26"/>
        </w:rPr>
        <w:t xml:space="preserve">Quê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quán: ...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………………………………………….……………………</w:t>
      </w:r>
    </w:p>
    <w:p w14:paraId="19775B5D" w14:textId="57918607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6. Nơi đăng ký hộ khẩu thường </w:t>
      </w:r>
      <w:r w:rsidRPr="004171F4">
        <w:rPr>
          <w:rFonts w:ascii="Times New Roman" w:hAnsi="Times New Roman" w:cs="Times New Roman"/>
          <w:sz w:val="26"/>
          <w:szCs w:val="26"/>
        </w:rPr>
        <w:t xml:space="preserve">trú: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………………………………………….</w:t>
      </w:r>
    </w:p>
    <w:p w14:paraId="12F8BEA1" w14:textId="1BD112C5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7. Chỗ ở </w:t>
      </w:r>
      <w:r w:rsidRPr="004171F4">
        <w:rPr>
          <w:rFonts w:ascii="Times New Roman" w:hAnsi="Times New Roman" w:cs="Times New Roman"/>
          <w:sz w:val="26"/>
          <w:szCs w:val="26"/>
        </w:rPr>
        <w:t xml:space="preserve">hiện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nay: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………………………………………….………………….</w:t>
      </w:r>
    </w:p>
    <w:p w14:paraId="295EFCE7" w14:textId="3AC26B25" w:rsidR="004171F4" w:rsidRPr="004171F4" w:rsidRDefault="00F257EE" w:rsidP="004171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8. Điện thoại liên hệ: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………………………. Email: ....………….…………</w:t>
      </w:r>
    </w:p>
    <w:p w14:paraId="39133A71" w14:textId="61555F4E" w:rsidR="00F257EE" w:rsidRPr="004171F4" w:rsidRDefault="00F257EE" w:rsidP="004171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9. Dân </w:t>
      </w:r>
      <w:r w:rsidRPr="004171F4">
        <w:rPr>
          <w:rFonts w:ascii="Times New Roman" w:hAnsi="Times New Roman" w:cs="Times New Roman"/>
          <w:sz w:val="26"/>
          <w:szCs w:val="26"/>
        </w:rPr>
        <w:t xml:space="preserve">tộc: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.……</w:t>
      </w:r>
      <w:r w:rsidRPr="004171F4">
        <w:rPr>
          <w:rFonts w:ascii="Times New Roman" w:hAnsi="Times New Roman" w:cs="Times New Roman"/>
          <w:sz w:val="26"/>
          <w:szCs w:val="26"/>
        </w:rPr>
        <w:t xml:space="preserve">; Tôn giáo: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.…</w:t>
      </w:r>
      <w:r w:rsidRPr="004171F4">
        <w:rPr>
          <w:rFonts w:ascii="Times New Roman" w:hAnsi="Times New Roman" w:cs="Times New Roman"/>
          <w:sz w:val="26"/>
          <w:szCs w:val="26"/>
        </w:rPr>
        <w:t>;</w:t>
      </w:r>
      <w:r w:rsidR="004171F4" w:rsidRPr="004171F4">
        <w:rPr>
          <w:rFonts w:ascii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hAnsi="Times New Roman" w:cs="Times New Roman"/>
          <w:sz w:val="26"/>
          <w:szCs w:val="26"/>
        </w:rPr>
        <w:t xml:space="preserve">10. Thành phần gia đình: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………….………</w:t>
      </w:r>
    </w:p>
    <w:p w14:paraId="31B5C084" w14:textId="3130726F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11. </w:t>
      </w:r>
      <w:r w:rsidRPr="004171F4">
        <w:rPr>
          <w:rFonts w:ascii="Times New Roman" w:hAnsi="Times New Roman" w:cs="Times New Roman"/>
          <w:sz w:val="26"/>
          <w:szCs w:val="26"/>
        </w:rPr>
        <w:t>Số CCCD/CC/Hộ chiếu:</w:t>
      </w:r>
      <w:r w:rsidR="004171F4" w:rsidRPr="004171F4">
        <w:rPr>
          <w:rFonts w:ascii="Times New Roman" w:hAnsi="Times New Roman" w:cs="Times New Roman"/>
          <w:sz w:val="26"/>
          <w:szCs w:val="26"/>
        </w:rPr>
        <w:t xml:space="preserve">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………….…………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Pr="004171F4">
        <w:rPr>
          <w:rFonts w:ascii="Times New Roman" w:hAnsi="Times New Roman" w:cs="Times New Roman"/>
          <w:sz w:val="26"/>
          <w:szCs w:val="26"/>
        </w:rPr>
        <w:t xml:space="preserve">cấp ngày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.......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.......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…/…;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5EB0129" w14:textId="797D9FCF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nơi cấp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.........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</w:t>
      </w:r>
    </w:p>
    <w:p w14:paraId="49348F39" w14:textId="77777777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12. </w:t>
      </w:r>
      <w:r w:rsidRPr="004171F4">
        <w:rPr>
          <w:rFonts w:ascii="Times New Roman" w:hAnsi="Times New Roman" w:cs="Times New Roman"/>
          <w:sz w:val="26"/>
          <w:szCs w:val="26"/>
        </w:rPr>
        <w:t xml:space="preserve">Trình độ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chuyên </w:t>
      </w:r>
      <w:r w:rsidRPr="004171F4">
        <w:rPr>
          <w:rFonts w:ascii="Times New Roman" w:hAnsi="Times New Roman" w:cs="Times New Roman"/>
          <w:sz w:val="26"/>
          <w:szCs w:val="26"/>
        </w:rPr>
        <w:t xml:space="preserve">môn </w:t>
      </w:r>
    </w:p>
    <w:p w14:paraId="006755FA" w14:textId="77777777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12.1</w:t>
      </w:r>
      <w:r w:rsidRPr="004171F4">
        <w:rPr>
          <w:rFonts w:ascii="Times New Roman" w:hAnsi="Times New Roman" w:cs="Times New Roman"/>
          <w:sz w:val="26"/>
          <w:szCs w:val="26"/>
        </w:rPr>
        <w:t xml:space="preserve">.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Đại học </w:t>
      </w:r>
    </w:p>
    <w:p w14:paraId="7447F617" w14:textId="262A00C9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* Đại học </w:t>
      </w:r>
      <w:r w:rsidRPr="004171F4">
        <w:rPr>
          <w:rFonts w:ascii="Times New Roman" w:hAnsi="Times New Roman" w:cs="Times New Roman"/>
          <w:sz w:val="26"/>
          <w:szCs w:val="26"/>
        </w:rPr>
        <w:t xml:space="preserve">thứ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nhất</w:t>
      </w:r>
      <w:r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</w:t>
      </w:r>
    </w:p>
    <w:p w14:paraId="4A1581C8" w14:textId="05B056C0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Ngành: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; Chuyên </w:t>
      </w:r>
      <w:r w:rsidRPr="004171F4">
        <w:rPr>
          <w:rFonts w:ascii="Times New Roman" w:hAnsi="Times New Roman" w:cs="Times New Roman"/>
          <w:sz w:val="26"/>
          <w:szCs w:val="26"/>
        </w:rPr>
        <w:t>ngành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: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……………</w:t>
      </w:r>
      <w:r w:rsidRPr="004171F4">
        <w:rPr>
          <w:rFonts w:ascii="Times New Roman" w:hAnsi="Times New Roman" w:cs="Times New Roman"/>
          <w:sz w:val="26"/>
          <w:szCs w:val="26"/>
        </w:rPr>
        <w:t xml:space="preserve">; Năm tốt nghiệp: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</w:t>
      </w:r>
    </w:p>
    <w:p w14:paraId="07B8CB73" w14:textId="1F1FD639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hAnsi="Times New Roman" w:cs="Times New Roman"/>
          <w:sz w:val="26"/>
          <w:szCs w:val="26"/>
        </w:rPr>
        <w:t xml:space="preserve">Hạng tốt nghiệp: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</w:t>
      </w:r>
      <w:r w:rsidR="00354172" w:rsidRPr="004171F4">
        <w:rPr>
          <w:rFonts w:ascii="Times New Roman" w:eastAsia="Times New Roman" w:hAnsi="Times New Roman" w:cs="Times New Roman"/>
          <w:sz w:val="26"/>
          <w:szCs w:val="26"/>
        </w:rPr>
        <w:t xml:space="preserve">; Cơ </w:t>
      </w:r>
      <w:r w:rsidR="00354172" w:rsidRPr="004171F4">
        <w:rPr>
          <w:rFonts w:ascii="Times New Roman" w:hAnsi="Times New Roman" w:cs="Times New Roman"/>
          <w:sz w:val="26"/>
          <w:szCs w:val="26"/>
        </w:rPr>
        <w:t xml:space="preserve">sở </w:t>
      </w:r>
      <w:r w:rsidR="00354172" w:rsidRPr="004171F4">
        <w:rPr>
          <w:rFonts w:ascii="Times New Roman" w:eastAsia="Times New Roman" w:hAnsi="Times New Roman" w:cs="Times New Roman"/>
          <w:sz w:val="26"/>
          <w:szCs w:val="26"/>
        </w:rPr>
        <w:t>đào tạo</w:t>
      </w:r>
      <w:r w:rsidR="00354172"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</w:t>
      </w:r>
    </w:p>
    <w:p w14:paraId="5755DD14" w14:textId="7E705DC5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* Đại học </w:t>
      </w:r>
      <w:r w:rsidRPr="004171F4">
        <w:rPr>
          <w:rFonts w:ascii="Times New Roman" w:hAnsi="Times New Roman" w:cs="Times New Roman"/>
          <w:sz w:val="26"/>
          <w:szCs w:val="26"/>
        </w:rPr>
        <w:t xml:space="preserve">thứ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hai</w:t>
      </w:r>
      <w:r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</w:t>
      </w:r>
    </w:p>
    <w:p w14:paraId="7029BCA5" w14:textId="77777777" w:rsidR="004171F4" w:rsidRPr="004171F4" w:rsidRDefault="004171F4" w:rsidP="004171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Ngành: ………; Chuyên </w:t>
      </w:r>
      <w:r w:rsidRPr="004171F4">
        <w:rPr>
          <w:rFonts w:ascii="Times New Roman" w:hAnsi="Times New Roman" w:cs="Times New Roman"/>
          <w:sz w:val="26"/>
          <w:szCs w:val="26"/>
        </w:rPr>
        <w:t>ngành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: ……………</w:t>
      </w:r>
      <w:r w:rsidRPr="004171F4">
        <w:rPr>
          <w:rFonts w:ascii="Times New Roman" w:hAnsi="Times New Roman" w:cs="Times New Roman"/>
          <w:sz w:val="26"/>
          <w:szCs w:val="26"/>
        </w:rPr>
        <w:t xml:space="preserve">; Năm tốt nghiệp: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………………</w:t>
      </w:r>
    </w:p>
    <w:p w14:paraId="0C36FCA2" w14:textId="77777777" w:rsidR="004171F4" w:rsidRPr="004171F4" w:rsidRDefault="004171F4" w:rsidP="004171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hAnsi="Times New Roman" w:cs="Times New Roman"/>
          <w:sz w:val="26"/>
          <w:szCs w:val="26"/>
        </w:rPr>
        <w:t xml:space="preserve">Hạng tốt nghiệp: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………………………; Cơ </w:t>
      </w:r>
      <w:r w:rsidRPr="004171F4">
        <w:rPr>
          <w:rFonts w:ascii="Times New Roman" w:hAnsi="Times New Roman" w:cs="Times New Roman"/>
          <w:sz w:val="26"/>
          <w:szCs w:val="26"/>
        </w:rPr>
        <w:t xml:space="preserve">sở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đào tạo</w:t>
      </w:r>
      <w:r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……………………</w:t>
      </w:r>
    </w:p>
    <w:p w14:paraId="27F1C590" w14:textId="77777777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12.2</w:t>
      </w:r>
      <w:r w:rsidRPr="004171F4">
        <w:rPr>
          <w:rFonts w:ascii="Times New Roman" w:hAnsi="Times New Roman" w:cs="Times New Roman"/>
          <w:sz w:val="26"/>
          <w:szCs w:val="26"/>
        </w:rPr>
        <w:t xml:space="preserve">.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Thạc </w:t>
      </w:r>
      <w:r w:rsidRPr="004171F4">
        <w:rPr>
          <w:rFonts w:ascii="Times New Roman" w:hAnsi="Times New Roman" w:cs="Times New Roman"/>
          <w:sz w:val="26"/>
          <w:szCs w:val="26"/>
        </w:rPr>
        <w:t xml:space="preserve">sĩ: </w:t>
      </w:r>
    </w:p>
    <w:p w14:paraId="69B94941" w14:textId="46A175B1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lastRenderedPageBreak/>
        <w:t>Ngành: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………;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Chuyên ngành:</w:t>
      </w:r>
      <w:r w:rsidR="004171F4" w:rsidRPr="004171F4">
        <w:rPr>
          <w:rFonts w:ascii="Times New Roman" w:eastAsia="Times New Roman" w:hAnsi="Times New Roman" w:cs="Times New Roman"/>
          <w:sz w:val="26"/>
          <w:szCs w:val="26"/>
        </w:rPr>
        <w:t xml:space="preserve"> ……;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hAnsi="Times New Roman" w:cs="Times New Roman"/>
          <w:sz w:val="26"/>
          <w:szCs w:val="26"/>
        </w:rPr>
        <w:t xml:space="preserve">Năm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được công nhận học vị</w:t>
      </w:r>
      <w:r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……………</w:t>
      </w:r>
    </w:p>
    <w:p w14:paraId="52C954AB" w14:textId="45BFDCFD" w:rsidR="00354172" w:rsidRPr="004171F4" w:rsidRDefault="00354172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hAnsi="Times New Roman" w:cs="Times New Roman"/>
          <w:sz w:val="26"/>
          <w:szCs w:val="26"/>
        </w:rPr>
        <w:t xml:space="preserve">Hạng tốt nghiệp: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="004171F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43C3ABA" w14:textId="62E58178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Cơ </w:t>
      </w:r>
      <w:r w:rsidRPr="004171F4">
        <w:rPr>
          <w:rFonts w:ascii="Times New Roman" w:hAnsi="Times New Roman" w:cs="Times New Roman"/>
          <w:sz w:val="26"/>
          <w:szCs w:val="26"/>
        </w:rPr>
        <w:t xml:space="preserve">sở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đào tạo:</w:t>
      </w:r>
      <w:r w:rsid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FB3A3C8" w14:textId="38F7C43D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13. Ngoại </w:t>
      </w:r>
      <w:r w:rsidRPr="004171F4">
        <w:rPr>
          <w:rFonts w:ascii="Times New Roman" w:hAnsi="Times New Roman" w:cs="Times New Roman"/>
          <w:sz w:val="26"/>
          <w:szCs w:val="26"/>
        </w:rPr>
        <w:t>ngữ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4171F4">
        <w:rPr>
          <w:rFonts w:ascii="Times New Roman" w:hAnsi="Times New Roman" w:cs="Times New Roman"/>
          <w:sz w:val="26"/>
          <w:szCs w:val="26"/>
        </w:rPr>
        <w:t>Tiếng</w:t>
      </w:r>
      <w:r w:rsidR="004171F4">
        <w:rPr>
          <w:rFonts w:ascii="Times New Roman" w:hAnsi="Times New Roman" w:cs="Times New Roman"/>
          <w:sz w:val="26"/>
          <w:szCs w:val="26"/>
        </w:rPr>
        <w:t xml:space="preserve">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Pr="004171F4">
        <w:rPr>
          <w:rFonts w:ascii="Times New Roman" w:hAnsi="Times New Roman" w:cs="Times New Roman"/>
          <w:sz w:val="26"/>
          <w:szCs w:val="26"/>
        </w:rPr>
        <w:t xml:space="preserve">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4171F4">
        <w:rPr>
          <w:rFonts w:ascii="Times New Roman" w:hAnsi="Times New Roman" w:cs="Times New Roman"/>
          <w:sz w:val="26"/>
          <w:szCs w:val="26"/>
        </w:rPr>
        <w:t>độ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</w:t>
      </w:r>
      <w:r w:rsidR="004171F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5EBB6A" w14:textId="0001D942" w:rsidR="00354172" w:rsidRPr="004171F4" w:rsidRDefault="00354172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hAnsi="Times New Roman" w:cs="Times New Roman"/>
          <w:sz w:val="26"/>
          <w:szCs w:val="26"/>
        </w:rPr>
        <w:t>Văn bằng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4171F4">
        <w:rPr>
          <w:rFonts w:ascii="Times New Roman" w:hAnsi="Times New Roman" w:cs="Times New Roman"/>
          <w:sz w:val="26"/>
          <w:szCs w:val="26"/>
        </w:rPr>
        <w:t xml:space="preserve">chứng chỉ ngoại ngữ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được </w:t>
      </w:r>
      <w:r w:rsidRPr="004171F4">
        <w:rPr>
          <w:rFonts w:ascii="Times New Roman" w:hAnsi="Times New Roman" w:cs="Times New Roman"/>
          <w:sz w:val="26"/>
          <w:szCs w:val="26"/>
        </w:rPr>
        <w:t xml:space="preserve">cấp: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</w:t>
      </w:r>
      <w:r w:rsidRPr="004171F4">
        <w:rPr>
          <w:rFonts w:ascii="Times New Roman" w:hAnsi="Times New Roman" w:cs="Times New Roman"/>
          <w:sz w:val="26"/>
          <w:szCs w:val="26"/>
        </w:rPr>
        <w:tab/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Ngày cấp: </w:t>
      </w:r>
      <w:r w:rsidR="004171F4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......... Nơi </w:t>
      </w:r>
      <w:r w:rsidRPr="004171F4">
        <w:rPr>
          <w:rFonts w:ascii="Times New Roman" w:hAnsi="Times New Roman" w:cs="Times New Roman"/>
          <w:sz w:val="26"/>
          <w:szCs w:val="26"/>
        </w:rPr>
        <w:t>cấp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: ........ </w:t>
      </w:r>
    </w:p>
    <w:p w14:paraId="799EFBC8" w14:textId="0031E737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14. </w:t>
      </w:r>
      <w:r w:rsidRPr="004171F4">
        <w:rPr>
          <w:rFonts w:ascii="Times New Roman" w:hAnsi="Times New Roman" w:cs="Times New Roman"/>
          <w:sz w:val="26"/>
          <w:szCs w:val="26"/>
        </w:rPr>
        <w:t xml:space="preserve">Trình độ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lý luận chính trị:</w:t>
      </w:r>
      <w:r w:rsid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71F4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A2112AB" w14:textId="4E6DF7D5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15. Ngày vào Đoàn </w:t>
      </w:r>
      <w:r w:rsidRPr="004171F4">
        <w:rPr>
          <w:rFonts w:ascii="Times New Roman" w:hAnsi="Times New Roman" w:cs="Times New Roman"/>
          <w:sz w:val="26"/>
          <w:szCs w:val="26"/>
        </w:rPr>
        <w:t>TNCS HCM</w:t>
      </w:r>
      <w:r w:rsidR="004171F4">
        <w:rPr>
          <w:rFonts w:ascii="Times New Roman" w:hAnsi="Times New Roman" w:cs="Times New Roman"/>
          <w:sz w:val="26"/>
          <w:szCs w:val="26"/>
        </w:rPr>
        <w:t xml:space="preserve">: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</w:t>
      </w:r>
      <w:r w:rsidR="004171F4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.......</w:t>
      </w:r>
      <w:r w:rsidR="004171F4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..... </w:t>
      </w:r>
    </w:p>
    <w:p w14:paraId="361B3FA5" w14:textId="574A9265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16. Ngày vào </w:t>
      </w:r>
      <w:r w:rsidRPr="004171F4">
        <w:rPr>
          <w:rFonts w:ascii="Times New Roman" w:hAnsi="Times New Roman" w:cs="Times New Roman"/>
          <w:sz w:val="26"/>
          <w:szCs w:val="26"/>
        </w:rPr>
        <w:t xml:space="preserve">Đảng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CSVN.............</w:t>
      </w:r>
      <w:r w:rsidR="00B91DFA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...........</w:t>
      </w:r>
      <w:r w:rsidR="00B91DFA">
        <w:rPr>
          <w:rFonts w:ascii="Times New Roman" w:eastAsia="Times New Roman" w:hAnsi="Times New Roman" w:cs="Times New Roman"/>
          <w:sz w:val="26"/>
          <w:szCs w:val="26"/>
        </w:rPr>
        <w:t>/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...; Chính </w:t>
      </w:r>
      <w:r w:rsidRPr="004171F4">
        <w:rPr>
          <w:rFonts w:ascii="Times New Roman" w:hAnsi="Times New Roman" w:cs="Times New Roman"/>
          <w:sz w:val="26"/>
          <w:szCs w:val="26"/>
        </w:rPr>
        <w:t xml:space="preserve">thức: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...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</w:p>
    <w:p w14:paraId="4E6574AF" w14:textId="2D44A2BF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17. </w:t>
      </w:r>
      <w:r w:rsidRPr="004171F4">
        <w:rPr>
          <w:rFonts w:ascii="Times New Roman" w:hAnsi="Times New Roman" w:cs="Times New Roman"/>
          <w:sz w:val="26"/>
          <w:szCs w:val="26"/>
        </w:rPr>
        <w:t xml:space="preserve">Cơ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quan </w:t>
      </w:r>
      <w:r w:rsidRPr="004171F4">
        <w:rPr>
          <w:rFonts w:ascii="Times New Roman" w:hAnsi="Times New Roman" w:cs="Times New Roman"/>
          <w:sz w:val="26"/>
          <w:szCs w:val="26"/>
        </w:rPr>
        <w:t xml:space="preserve">công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tác </w:t>
      </w:r>
      <w:r w:rsidRPr="004171F4">
        <w:rPr>
          <w:rFonts w:ascii="Times New Roman" w:hAnsi="Times New Roman" w:cs="Times New Roman"/>
          <w:sz w:val="26"/>
          <w:szCs w:val="26"/>
        </w:rPr>
        <w:t xml:space="preserve">hiện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nay </w:t>
      </w:r>
      <w:r w:rsidRPr="004171F4">
        <w:rPr>
          <w:rFonts w:ascii="Times New Roman" w:hAnsi="Times New Roman" w:cs="Times New Roman"/>
          <w:sz w:val="26"/>
          <w:szCs w:val="26"/>
        </w:rPr>
        <w:t xml:space="preserve">(nếu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có):</w:t>
      </w:r>
      <w:r w:rsidR="00B91D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53A2BF4" w14:textId="2952CDD5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18. Chức vụ </w:t>
      </w:r>
      <w:r w:rsidRPr="004171F4">
        <w:rPr>
          <w:rFonts w:ascii="Times New Roman" w:hAnsi="Times New Roman" w:cs="Times New Roman"/>
          <w:sz w:val="26"/>
          <w:szCs w:val="26"/>
        </w:rPr>
        <w:t>hiện nay (nếu có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):</w:t>
      </w:r>
      <w:r w:rsidR="00B91D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</w:t>
      </w:r>
    </w:p>
    <w:p w14:paraId="43B4E2F7" w14:textId="2603FB3E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19. </w:t>
      </w:r>
      <w:r w:rsidRPr="004171F4">
        <w:rPr>
          <w:rFonts w:ascii="Times New Roman" w:hAnsi="Times New Roman" w:cs="Times New Roman"/>
          <w:sz w:val="26"/>
          <w:szCs w:val="26"/>
        </w:rPr>
        <w:t xml:space="preserve">Số năm công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tác </w:t>
      </w:r>
      <w:r w:rsidRPr="004171F4">
        <w:rPr>
          <w:rFonts w:ascii="Times New Roman" w:hAnsi="Times New Roman" w:cs="Times New Roman"/>
          <w:sz w:val="26"/>
          <w:szCs w:val="26"/>
        </w:rPr>
        <w:t>thuộc ngành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, lĩnh vực đăng ký </w:t>
      </w:r>
      <w:r w:rsidRPr="004171F4">
        <w:rPr>
          <w:rFonts w:ascii="Times New Roman" w:hAnsi="Times New Roman" w:cs="Times New Roman"/>
          <w:sz w:val="26"/>
          <w:szCs w:val="26"/>
        </w:rPr>
        <w:t>dự tuyển:</w:t>
      </w:r>
      <w:r w:rsidR="00B91DFA">
        <w:rPr>
          <w:rFonts w:ascii="Times New Roman" w:hAnsi="Times New Roman" w:cs="Times New Roman"/>
          <w:sz w:val="26"/>
          <w:szCs w:val="26"/>
        </w:rPr>
        <w:t xml:space="preserve">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Pr="004171F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D7407D5" w14:textId="6CD6C54F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20. </w:t>
      </w:r>
      <w:r w:rsidRPr="004171F4">
        <w:rPr>
          <w:rFonts w:ascii="Times New Roman" w:hAnsi="Times New Roman" w:cs="Times New Roman"/>
          <w:sz w:val="26"/>
          <w:szCs w:val="26"/>
        </w:rPr>
        <w:t xml:space="preserve">Thành tích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nghiên </w:t>
      </w:r>
      <w:r w:rsidRPr="004171F4">
        <w:rPr>
          <w:rFonts w:ascii="Times New Roman" w:hAnsi="Times New Roman" w:cs="Times New Roman"/>
          <w:sz w:val="26"/>
          <w:szCs w:val="26"/>
        </w:rPr>
        <w:t xml:space="preserve">cứu khoa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học</w:t>
      </w:r>
      <w:r w:rsidRPr="004171F4">
        <w:rPr>
          <w:rFonts w:ascii="Times New Roman" w:hAnsi="Times New Roman" w:cs="Times New Roman"/>
          <w:sz w:val="26"/>
          <w:szCs w:val="26"/>
        </w:rPr>
        <w:t xml:space="preserve">: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</w:t>
      </w:r>
    </w:p>
    <w:p w14:paraId="375D31A6" w14:textId="3F225AC5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21. Học vị</w:t>
      </w:r>
      <w:r w:rsidRPr="004171F4">
        <w:rPr>
          <w:rFonts w:ascii="Times New Roman" w:hAnsi="Times New Roman" w:cs="Times New Roman"/>
          <w:sz w:val="26"/>
          <w:szCs w:val="26"/>
        </w:rPr>
        <w:t xml:space="preserve">,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học hàm, danh hiệu Nhà nước </w:t>
      </w:r>
      <w:r w:rsidRPr="004171F4">
        <w:rPr>
          <w:rFonts w:ascii="Times New Roman" w:hAnsi="Times New Roman" w:cs="Times New Roman"/>
          <w:sz w:val="26"/>
          <w:szCs w:val="26"/>
        </w:rPr>
        <w:t>phong tặng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:</w:t>
      </w:r>
      <w:r w:rsidR="00B91D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</w:t>
      </w:r>
      <w:r w:rsidR="00B91D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172" w:rsidRPr="004171F4">
        <w:rPr>
          <w:rFonts w:ascii="Times New Roman" w:hAnsi="Times New Roman" w:cs="Times New Roman"/>
          <w:sz w:val="26"/>
          <w:szCs w:val="26"/>
        </w:rPr>
        <w:t xml:space="preserve">năm: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</w:t>
      </w:r>
    </w:p>
    <w:p w14:paraId="0D467AC9" w14:textId="7DF61858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>22. Khen thưởng</w:t>
      </w:r>
      <w:r w:rsidRPr="004171F4">
        <w:rPr>
          <w:rFonts w:ascii="Times New Roman" w:hAnsi="Times New Roman" w:cs="Times New Roman"/>
          <w:sz w:val="26"/>
          <w:szCs w:val="26"/>
        </w:rPr>
        <w:t>:</w:t>
      </w:r>
      <w:r w:rsidR="00354172" w:rsidRPr="004171F4">
        <w:rPr>
          <w:rFonts w:ascii="Times New Roman" w:hAnsi="Times New Roman" w:cs="Times New Roman"/>
          <w:sz w:val="26"/>
          <w:szCs w:val="26"/>
        </w:rPr>
        <w:t xml:space="preserve">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</w:t>
      </w:r>
    </w:p>
    <w:p w14:paraId="63E11D73" w14:textId="760FC086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23. </w:t>
      </w:r>
      <w:r w:rsidRPr="004171F4">
        <w:rPr>
          <w:rFonts w:ascii="Times New Roman" w:hAnsi="Times New Roman" w:cs="Times New Roman"/>
          <w:sz w:val="26"/>
          <w:szCs w:val="26"/>
        </w:rPr>
        <w:t xml:space="preserve">Kỷ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luật:</w:t>
      </w:r>
      <w:r w:rsidR="00354172" w:rsidRPr="004171F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91DFA" w:rsidRPr="004171F4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</w:t>
      </w:r>
    </w:p>
    <w:p w14:paraId="00BDB706" w14:textId="5E068044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II. QUAN HỆ GIA ĐÌNH </w:t>
      </w:r>
      <w:r w:rsidRPr="004171F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(Ghi </w:t>
      </w:r>
      <w:r w:rsidRPr="004171F4">
        <w:rPr>
          <w:rFonts w:ascii="Times New Roman" w:hAnsi="Times New Roman" w:cs="Times New Roman"/>
          <w:i/>
          <w:iCs/>
          <w:sz w:val="26"/>
          <w:szCs w:val="26"/>
        </w:rPr>
        <w:t>rõ họ tên</w:t>
      </w:r>
      <w:r w:rsidRPr="004171F4">
        <w:rPr>
          <w:rFonts w:ascii="Times New Roman" w:hAnsi="Times New Roman" w:cs="Times New Roman"/>
          <w:sz w:val="26"/>
          <w:szCs w:val="26"/>
        </w:rPr>
        <w:t xml:space="preserve">, </w:t>
      </w:r>
      <w:r w:rsidRPr="004171F4">
        <w:rPr>
          <w:rFonts w:ascii="Times New Roman" w:eastAsia="Times New Roman" w:hAnsi="Times New Roman" w:cs="Times New Roman"/>
          <w:i/>
          <w:iCs/>
          <w:sz w:val="26"/>
          <w:szCs w:val="26"/>
        </w:rPr>
        <w:t>năm sinh</w:t>
      </w:r>
      <w:r w:rsidRPr="004171F4">
        <w:rPr>
          <w:rFonts w:ascii="Times New Roman" w:hAnsi="Times New Roman" w:cs="Times New Roman"/>
          <w:sz w:val="26"/>
          <w:szCs w:val="26"/>
        </w:rPr>
        <w:t xml:space="preserve">, </w:t>
      </w:r>
      <w:r w:rsidRPr="004171F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nghề nghiệp, nơi </w:t>
      </w:r>
      <w:r w:rsidRPr="004171F4">
        <w:rPr>
          <w:rFonts w:ascii="Times New Roman" w:hAnsi="Times New Roman" w:cs="Times New Roman"/>
          <w:i/>
          <w:iCs/>
          <w:sz w:val="26"/>
          <w:szCs w:val="26"/>
        </w:rPr>
        <w:t xml:space="preserve">công </w:t>
      </w:r>
      <w:r w:rsidRPr="004171F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tác của bố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mẹ </w:t>
      </w:r>
      <w:r w:rsidRPr="004171F4">
        <w:rPr>
          <w:rFonts w:ascii="Times New Roman" w:eastAsia="Times New Roman" w:hAnsi="Times New Roman" w:cs="Times New Roman"/>
          <w:i/>
          <w:iCs/>
          <w:sz w:val="26"/>
          <w:szCs w:val="26"/>
        </w:rPr>
        <w:t>đẻ, con, anh chị em ruột</w:t>
      </w:r>
      <w:r w:rsidRPr="004171F4">
        <w:rPr>
          <w:rFonts w:ascii="Times New Roman" w:hAnsi="Times New Roman" w:cs="Times New Roman"/>
          <w:sz w:val="26"/>
          <w:szCs w:val="26"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835"/>
        <w:gridCol w:w="1381"/>
        <w:gridCol w:w="1914"/>
        <w:gridCol w:w="1915"/>
      </w:tblGrid>
      <w:tr w:rsidR="00354172" w:rsidRPr="004171F4" w14:paraId="436B91D4" w14:textId="77777777" w:rsidTr="00354172">
        <w:tc>
          <w:tcPr>
            <w:tcW w:w="1526" w:type="dxa"/>
          </w:tcPr>
          <w:p w14:paraId="45DB52B0" w14:textId="03ED177E" w:rsidR="00354172" w:rsidRPr="004171F4" w:rsidRDefault="00354172" w:rsidP="003541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Quan hệ</w:t>
            </w:r>
          </w:p>
        </w:tc>
        <w:tc>
          <w:tcPr>
            <w:tcW w:w="2835" w:type="dxa"/>
          </w:tcPr>
          <w:p w14:paraId="0A0007FA" w14:textId="3988FF0D" w:rsidR="00354172" w:rsidRPr="004171F4" w:rsidRDefault="00354172" w:rsidP="00354172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381" w:type="dxa"/>
          </w:tcPr>
          <w:p w14:paraId="3E3EB3B9" w14:textId="09D8759A" w:rsidR="00354172" w:rsidRPr="004171F4" w:rsidRDefault="00354172" w:rsidP="00354172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1914" w:type="dxa"/>
          </w:tcPr>
          <w:p w14:paraId="06819900" w14:textId="2A1AA888" w:rsidR="00354172" w:rsidRPr="004171F4" w:rsidRDefault="00354172" w:rsidP="00354172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Nghề nghiệp</w:t>
            </w:r>
          </w:p>
        </w:tc>
        <w:tc>
          <w:tcPr>
            <w:tcW w:w="1915" w:type="dxa"/>
          </w:tcPr>
          <w:p w14:paraId="34D751D8" w14:textId="12488A44" w:rsidR="00354172" w:rsidRPr="004171F4" w:rsidRDefault="00354172" w:rsidP="00354172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Nơi công </w:t>
            </w:r>
            <w:r w:rsidRPr="004171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tác</w:t>
            </w:r>
          </w:p>
        </w:tc>
      </w:tr>
      <w:tr w:rsidR="00354172" w:rsidRPr="004171F4" w14:paraId="0C9E34F4" w14:textId="77777777" w:rsidTr="00B91DFA">
        <w:trPr>
          <w:trHeight w:val="268"/>
        </w:trPr>
        <w:tc>
          <w:tcPr>
            <w:tcW w:w="1526" w:type="dxa"/>
          </w:tcPr>
          <w:p w14:paraId="10C63B00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1FD21F55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B08B96C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14:paraId="78BE5140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14:paraId="38400F78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54172" w:rsidRPr="004171F4" w14:paraId="16BA22EE" w14:textId="77777777" w:rsidTr="00B91DFA">
        <w:trPr>
          <w:trHeight w:val="234"/>
        </w:trPr>
        <w:tc>
          <w:tcPr>
            <w:tcW w:w="1526" w:type="dxa"/>
          </w:tcPr>
          <w:p w14:paraId="2C623D9F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4FE2D374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BD6E90C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14:paraId="0EB75E62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14:paraId="2BAC9418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54172" w:rsidRPr="004171F4" w14:paraId="08B133F3" w14:textId="77777777" w:rsidTr="00354172">
        <w:tc>
          <w:tcPr>
            <w:tcW w:w="1526" w:type="dxa"/>
          </w:tcPr>
          <w:p w14:paraId="7DDABF80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4BF196CC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E32EF59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14:paraId="5314D7A3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14:paraId="61A16BCB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54172" w:rsidRPr="004171F4" w14:paraId="7AABC472" w14:textId="77777777" w:rsidTr="00B91DFA">
        <w:trPr>
          <w:trHeight w:val="41"/>
        </w:trPr>
        <w:tc>
          <w:tcPr>
            <w:tcW w:w="1526" w:type="dxa"/>
          </w:tcPr>
          <w:p w14:paraId="1122A5A8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7939D03B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9F65C19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14:paraId="3B37FDE1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14:paraId="6E136F8F" w14:textId="77777777" w:rsidR="00354172" w:rsidRPr="004171F4" w:rsidRDefault="00354172" w:rsidP="00354172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67F92130" w14:textId="1DC4AA06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171F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54172" w:rsidRPr="004171F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171F4">
        <w:rPr>
          <w:rFonts w:ascii="Times New Roman" w:eastAsia="Times New Roman" w:hAnsi="Times New Roman" w:cs="Times New Roman"/>
          <w:b/>
          <w:bCs/>
          <w:sz w:val="26"/>
          <w:szCs w:val="26"/>
        </w:rPr>
        <w:t>III</w:t>
      </w:r>
      <w:r w:rsidRPr="004171F4">
        <w:rPr>
          <w:rFonts w:ascii="Times New Roman" w:hAnsi="Times New Roman" w:cs="Times New Roman"/>
          <w:sz w:val="26"/>
          <w:szCs w:val="26"/>
        </w:rPr>
        <w:t xml:space="preserve">. </w:t>
      </w:r>
      <w:r w:rsidRPr="004171F4">
        <w:rPr>
          <w:rFonts w:ascii="Times New Roman" w:eastAsia="Times New Roman" w:hAnsi="Times New Roman" w:cs="Times New Roman"/>
          <w:b/>
          <w:bCs/>
          <w:sz w:val="26"/>
          <w:szCs w:val="26"/>
        </w:rPr>
        <w:t>QUÁ TRÌNH ĐÀO TẠO</w:t>
      </w:r>
      <w:r w:rsidRPr="004171F4">
        <w:rPr>
          <w:rFonts w:ascii="Times New Roman" w:hAnsi="Times New Roman" w:cs="Times New Roman"/>
          <w:sz w:val="26"/>
          <w:szCs w:val="26"/>
        </w:rPr>
        <w:t xml:space="preserve">, </w:t>
      </w:r>
      <w:r w:rsidRPr="004171F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BỒI DƯỠNG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2693"/>
        <w:gridCol w:w="1276"/>
        <w:gridCol w:w="1842"/>
        <w:gridCol w:w="1525"/>
      </w:tblGrid>
      <w:tr w:rsidR="00354172" w:rsidRPr="004171F4" w14:paraId="47696CF5" w14:textId="77777777" w:rsidTr="00354172">
        <w:tc>
          <w:tcPr>
            <w:tcW w:w="2235" w:type="dxa"/>
          </w:tcPr>
          <w:p w14:paraId="59D68B8E" w14:textId="74A7DA30" w:rsidR="00354172" w:rsidRPr="004171F4" w:rsidRDefault="00354172" w:rsidP="00E057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Từ tháng năm đến tháng năm</w:t>
            </w:r>
          </w:p>
        </w:tc>
        <w:tc>
          <w:tcPr>
            <w:tcW w:w="2693" w:type="dxa"/>
          </w:tcPr>
          <w:p w14:paraId="16B4B602" w14:textId="09933402" w:rsidR="00354172" w:rsidRPr="004171F4" w:rsidRDefault="00354172" w:rsidP="00E0579B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Tên trường hoặc cơ sở đào </w:t>
            </w:r>
            <w:r w:rsidRPr="004171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tạo</w:t>
            </w:r>
          </w:p>
        </w:tc>
        <w:tc>
          <w:tcPr>
            <w:tcW w:w="1276" w:type="dxa"/>
          </w:tcPr>
          <w:p w14:paraId="2DB72206" w14:textId="331724A4" w:rsidR="00354172" w:rsidRPr="004171F4" w:rsidRDefault="00354172" w:rsidP="00E0579B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Ngành học</w:t>
            </w:r>
          </w:p>
        </w:tc>
        <w:tc>
          <w:tcPr>
            <w:tcW w:w="1842" w:type="dxa"/>
          </w:tcPr>
          <w:p w14:paraId="65A11BF7" w14:textId="11023446" w:rsidR="00354172" w:rsidRPr="004171F4" w:rsidRDefault="00354172" w:rsidP="00E0579B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Hình thức đào tạo</w:t>
            </w:r>
          </w:p>
        </w:tc>
        <w:tc>
          <w:tcPr>
            <w:tcW w:w="1525" w:type="dxa"/>
          </w:tcPr>
          <w:p w14:paraId="70BAC020" w14:textId="21C87A96" w:rsidR="00354172" w:rsidRPr="004171F4" w:rsidRDefault="00354172" w:rsidP="00E0579B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Văn </w:t>
            </w:r>
            <w:r w:rsidRPr="004171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bằng </w:t>
            </w: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chứng chỉ</w:t>
            </w:r>
          </w:p>
        </w:tc>
      </w:tr>
      <w:tr w:rsidR="00354172" w:rsidRPr="004171F4" w14:paraId="2EE2F339" w14:textId="77777777" w:rsidTr="00354172">
        <w:tc>
          <w:tcPr>
            <w:tcW w:w="2235" w:type="dxa"/>
          </w:tcPr>
          <w:p w14:paraId="3285CB0C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51CB4F3E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ABED17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1B376F5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14:paraId="5CE7422F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54172" w:rsidRPr="004171F4" w14:paraId="7A47731A" w14:textId="77777777" w:rsidTr="00354172">
        <w:tc>
          <w:tcPr>
            <w:tcW w:w="2235" w:type="dxa"/>
          </w:tcPr>
          <w:p w14:paraId="53999CA2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471AE544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DDA498D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6A449CFB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14:paraId="654745A3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54172" w:rsidRPr="004171F4" w14:paraId="6F0CA485" w14:textId="77777777" w:rsidTr="00354172">
        <w:tc>
          <w:tcPr>
            <w:tcW w:w="2235" w:type="dxa"/>
          </w:tcPr>
          <w:p w14:paraId="22179413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14:paraId="7D985878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86DCF1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</w:tcPr>
          <w:p w14:paraId="48D6F260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</w:tcPr>
          <w:p w14:paraId="791D2B22" w14:textId="77777777" w:rsidR="00354172" w:rsidRPr="004171F4" w:rsidRDefault="00354172" w:rsidP="00E0579B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07C8725C" w14:textId="77677F02" w:rsidR="00F257EE" w:rsidRPr="004171F4" w:rsidRDefault="00F257EE" w:rsidP="0035417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4171F4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IV. QUÁ TRÌNH CÔNG TÁC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3402"/>
        <w:gridCol w:w="2375"/>
      </w:tblGrid>
      <w:tr w:rsidR="00354172" w:rsidRPr="004171F4" w14:paraId="3CFE6B3E" w14:textId="77777777" w:rsidTr="00354172">
        <w:tc>
          <w:tcPr>
            <w:tcW w:w="3794" w:type="dxa"/>
          </w:tcPr>
          <w:p w14:paraId="4984AC5D" w14:textId="42E7BFD2" w:rsidR="00354172" w:rsidRPr="004171F4" w:rsidRDefault="00354172" w:rsidP="003541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Từ tháng năm </w:t>
            </w:r>
            <w:r w:rsidRPr="004171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đến </w:t>
            </w: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tháng năm</w:t>
            </w:r>
          </w:p>
        </w:tc>
        <w:tc>
          <w:tcPr>
            <w:tcW w:w="3402" w:type="dxa"/>
          </w:tcPr>
          <w:p w14:paraId="01D55224" w14:textId="2E3F53F6" w:rsidR="00354172" w:rsidRPr="004171F4" w:rsidRDefault="00354172" w:rsidP="003541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Đơn vị công </w:t>
            </w:r>
            <w:r w:rsidRPr="004171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tác</w:t>
            </w:r>
          </w:p>
        </w:tc>
        <w:tc>
          <w:tcPr>
            <w:tcW w:w="2375" w:type="dxa"/>
          </w:tcPr>
          <w:p w14:paraId="6FBCE732" w14:textId="71BE500F" w:rsidR="00354172" w:rsidRPr="004171F4" w:rsidRDefault="00354172" w:rsidP="00354172">
            <w:pPr>
              <w:widowControl w:val="0"/>
              <w:spacing w:before="120" w:after="120" w:line="360" w:lineRule="exact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Chức vụ</w:t>
            </w:r>
          </w:p>
        </w:tc>
      </w:tr>
      <w:tr w:rsidR="00354172" w:rsidRPr="004171F4" w14:paraId="10B2AD1F" w14:textId="77777777" w:rsidTr="00354172">
        <w:tc>
          <w:tcPr>
            <w:tcW w:w="3794" w:type="dxa"/>
          </w:tcPr>
          <w:p w14:paraId="076500AB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48D75D1D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5" w:type="dxa"/>
          </w:tcPr>
          <w:p w14:paraId="091BF5D5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54172" w:rsidRPr="004171F4" w14:paraId="268ED5CE" w14:textId="77777777" w:rsidTr="00354172">
        <w:tc>
          <w:tcPr>
            <w:tcW w:w="3794" w:type="dxa"/>
          </w:tcPr>
          <w:p w14:paraId="31A82F57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1C2CF579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5" w:type="dxa"/>
          </w:tcPr>
          <w:p w14:paraId="03D1E6C5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54172" w:rsidRPr="004171F4" w14:paraId="159FF760" w14:textId="77777777" w:rsidTr="00354172">
        <w:tc>
          <w:tcPr>
            <w:tcW w:w="3794" w:type="dxa"/>
          </w:tcPr>
          <w:p w14:paraId="50AD0931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19466FF9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5" w:type="dxa"/>
          </w:tcPr>
          <w:p w14:paraId="3E426EC3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54172" w:rsidRPr="004171F4" w14:paraId="6D171083" w14:textId="77777777" w:rsidTr="00354172">
        <w:tc>
          <w:tcPr>
            <w:tcW w:w="3794" w:type="dxa"/>
          </w:tcPr>
          <w:p w14:paraId="34E1CAC2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</w:tcPr>
          <w:p w14:paraId="552C46BF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5" w:type="dxa"/>
          </w:tcPr>
          <w:p w14:paraId="1EA2F829" w14:textId="77777777" w:rsidR="00354172" w:rsidRPr="004171F4" w:rsidRDefault="00354172" w:rsidP="00F257EE">
            <w:pPr>
              <w:widowControl w:val="0"/>
              <w:spacing w:before="120" w:after="120" w:line="360" w:lineRule="exact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2FD7E1E1" w14:textId="77777777" w:rsidR="00F257EE" w:rsidRPr="004171F4" w:rsidRDefault="00F257EE" w:rsidP="00F257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71F4">
        <w:rPr>
          <w:rFonts w:ascii="Times New Roman" w:hAnsi="Times New Roman" w:cs="Times New Roman"/>
          <w:sz w:val="26"/>
          <w:szCs w:val="26"/>
        </w:rPr>
        <w:t xml:space="preserve">Tôi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xin </w:t>
      </w:r>
      <w:r w:rsidRPr="004171F4">
        <w:rPr>
          <w:rFonts w:ascii="Times New Roman" w:hAnsi="Times New Roman" w:cs="Times New Roman"/>
          <w:sz w:val="26"/>
          <w:szCs w:val="26"/>
        </w:rPr>
        <w:t xml:space="preserve">cam đoan bản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khai sơ </w:t>
      </w:r>
      <w:r w:rsidRPr="004171F4">
        <w:rPr>
          <w:rFonts w:ascii="Times New Roman" w:hAnsi="Times New Roman" w:cs="Times New Roman"/>
          <w:sz w:val="26"/>
          <w:szCs w:val="26"/>
        </w:rPr>
        <w:t xml:space="preserve">yếu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lý </w:t>
      </w:r>
      <w:r w:rsidRPr="004171F4">
        <w:rPr>
          <w:rFonts w:ascii="Times New Roman" w:hAnsi="Times New Roman" w:cs="Times New Roman"/>
          <w:sz w:val="26"/>
          <w:szCs w:val="26"/>
        </w:rPr>
        <w:t xml:space="preserve">lịch trên đúng sự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thật, </w:t>
      </w:r>
      <w:r w:rsidRPr="004171F4">
        <w:rPr>
          <w:rFonts w:ascii="Times New Roman" w:hAnsi="Times New Roman" w:cs="Times New Roman"/>
          <w:sz w:val="26"/>
          <w:szCs w:val="26"/>
        </w:rPr>
        <w:t xml:space="preserve">nếu sai tôi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 xml:space="preserve">chịu trách nhiệm </w:t>
      </w:r>
      <w:r w:rsidRPr="004171F4">
        <w:rPr>
          <w:rFonts w:ascii="Times New Roman" w:hAnsi="Times New Roman" w:cs="Times New Roman"/>
          <w:sz w:val="26"/>
          <w:szCs w:val="26"/>
        </w:rPr>
        <w:t xml:space="preserve">trước </w:t>
      </w:r>
      <w:r w:rsidRPr="004171F4">
        <w:rPr>
          <w:rFonts w:ascii="Times New Roman" w:eastAsia="Times New Roman" w:hAnsi="Times New Roman" w:cs="Times New Roman"/>
          <w:sz w:val="26"/>
          <w:szCs w:val="26"/>
        </w:rPr>
        <w:t>pháp luật về lời khai của mình</w:t>
      </w:r>
      <w:r w:rsidRPr="004171F4">
        <w:rPr>
          <w:rFonts w:ascii="Times New Roman" w:hAnsi="Times New Roman" w:cs="Times New Roman"/>
          <w:sz w:val="26"/>
          <w:szCs w:val="26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171F4" w:rsidRPr="004171F4" w14:paraId="72357A89" w14:textId="77777777" w:rsidTr="004171F4">
        <w:tc>
          <w:tcPr>
            <w:tcW w:w="4785" w:type="dxa"/>
          </w:tcPr>
          <w:p w14:paraId="4CBAACA5" w14:textId="77777777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786" w:type="dxa"/>
          </w:tcPr>
          <w:p w14:paraId="307E23F0" w14:textId="1C95C910" w:rsidR="004171F4" w:rsidRPr="004171F4" w:rsidRDefault="004171F4" w:rsidP="004171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……….., ngày ... tháng ...... năm 20.... </w:t>
            </w:r>
          </w:p>
        </w:tc>
      </w:tr>
      <w:tr w:rsidR="004171F4" w:rsidRPr="004171F4" w14:paraId="03A0B6FC" w14:textId="77777777" w:rsidTr="004171F4">
        <w:tc>
          <w:tcPr>
            <w:tcW w:w="4785" w:type="dxa"/>
          </w:tcPr>
          <w:p w14:paraId="08AADD7F" w14:textId="72315AF5" w:rsidR="004171F4" w:rsidRPr="004171F4" w:rsidRDefault="004171F4" w:rsidP="004171F4">
            <w:pPr>
              <w:widowControl w:val="0"/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Xác nhận của cơ quan đang công tác hoặc địa phương nơi </w:t>
            </w:r>
            <w:r w:rsidRPr="004171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đang </w:t>
            </w: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cư trú</w:t>
            </w:r>
          </w:p>
        </w:tc>
        <w:tc>
          <w:tcPr>
            <w:tcW w:w="4786" w:type="dxa"/>
          </w:tcPr>
          <w:p w14:paraId="1B9E2E17" w14:textId="1E5AE9B2" w:rsidR="004171F4" w:rsidRPr="004171F4" w:rsidRDefault="004171F4" w:rsidP="004171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Người khai</w:t>
            </w:r>
          </w:p>
          <w:p w14:paraId="1E001134" w14:textId="5B59B5BE" w:rsidR="004171F4" w:rsidRPr="004171F4" w:rsidRDefault="004171F4" w:rsidP="004171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 xml:space="preserve">(ký và ghi rõ </w:t>
            </w:r>
            <w:r w:rsidRPr="004171F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họ </w:t>
            </w:r>
            <w:r w:rsidRPr="004171F4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  <w:t>tên)</w:t>
            </w:r>
          </w:p>
        </w:tc>
      </w:tr>
      <w:tr w:rsidR="004171F4" w:rsidRPr="004171F4" w14:paraId="13E093DE" w14:textId="77777777" w:rsidTr="004171F4">
        <w:tc>
          <w:tcPr>
            <w:tcW w:w="4785" w:type="dxa"/>
          </w:tcPr>
          <w:p w14:paraId="201F254F" w14:textId="77777777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  <w:p w14:paraId="6E71A324" w14:textId="77777777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  <w:p w14:paraId="479892C6" w14:textId="12D23BDC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</w:tc>
        <w:tc>
          <w:tcPr>
            <w:tcW w:w="4786" w:type="dxa"/>
          </w:tcPr>
          <w:p w14:paraId="43439CBB" w14:textId="77777777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171F4" w:rsidRPr="004171F4" w14:paraId="07267C5F" w14:textId="77777777" w:rsidTr="004171F4">
        <w:tc>
          <w:tcPr>
            <w:tcW w:w="4785" w:type="dxa"/>
          </w:tcPr>
          <w:p w14:paraId="29956EA3" w14:textId="0A424A71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</w:tc>
        <w:tc>
          <w:tcPr>
            <w:tcW w:w="4786" w:type="dxa"/>
          </w:tcPr>
          <w:p w14:paraId="64C22586" w14:textId="2C2E99E2" w:rsidR="004171F4" w:rsidRPr="004171F4" w:rsidRDefault="004171F4" w:rsidP="004171F4">
            <w:pPr>
              <w:widowControl w:val="0"/>
              <w:spacing w:before="120" w:after="120" w:line="36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171F4">
              <w:rPr>
                <w:rFonts w:ascii="Times New Roman" w:eastAsia="Times New Roman" w:hAnsi="Times New Roman" w:cs="Times New Roman"/>
                <w:sz w:val="26"/>
                <w:szCs w:val="26"/>
              </w:rPr>
              <w:t>………………………………………….</w:t>
            </w:r>
          </w:p>
        </w:tc>
      </w:tr>
    </w:tbl>
    <w:p w14:paraId="3E25B0C8" w14:textId="77777777" w:rsidR="004171F4" w:rsidRDefault="004171F4" w:rsidP="004171F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8013FE5" w14:textId="2F65DF39" w:rsidR="00F257EE" w:rsidRPr="00F257EE" w:rsidRDefault="00F257EE" w:rsidP="00F257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 w:line="360" w:lineRule="exac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57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sectPr w:rsidR="00F257EE" w:rsidRPr="00F257EE" w:rsidSect="003A3EA7">
      <w:footerReference w:type="default" r:id="rId7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962C9" w14:textId="77777777" w:rsidR="00E21CDF" w:rsidRDefault="00E21CDF" w:rsidP="001C4850">
      <w:pPr>
        <w:spacing w:after="0" w:line="240" w:lineRule="auto"/>
      </w:pPr>
      <w:r>
        <w:separator/>
      </w:r>
    </w:p>
  </w:endnote>
  <w:endnote w:type="continuationSeparator" w:id="0">
    <w:p w14:paraId="0C244C0B" w14:textId="77777777" w:rsidR="00E21CDF" w:rsidRDefault="00E21CDF" w:rsidP="001C4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238625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1DC1DB" w14:textId="44EE6BB5" w:rsidR="001C4850" w:rsidRPr="001C4850" w:rsidRDefault="001C4850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C485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C485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C485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59B8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1C4850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B0DD58" w14:textId="77777777" w:rsidR="00E21CDF" w:rsidRDefault="00E21CDF" w:rsidP="001C4850">
      <w:pPr>
        <w:spacing w:after="0" w:line="240" w:lineRule="auto"/>
      </w:pPr>
      <w:r>
        <w:separator/>
      </w:r>
    </w:p>
  </w:footnote>
  <w:footnote w:type="continuationSeparator" w:id="0">
    <w:p w14:paraId="7EB54192" w14:textId="77777777" w:rsidR="00E21CDF" w:rsidRDefault="00E21CDF" w:rsidP="001C48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AC"/>
    <w:rsid w:val="000E59B8"/>
    <w:rsid w:val="001366BF"/>
    <w:rsid w:val="0013732C"/>
    <w:rsid w:val="0016598F"/>
    <w:rsid w:val="00182BF6"/>
    <w:rsid w:val="001C4850"/>
    <w:rsid w:val="002E021F"/>
    <w:rsid w:val="00337AC2"/>
    <w:rsid w:val="00354172"/>
    <w:rsid w:val="003A3EA7"/>
    <w:rsid w:val="004171F4"/>
    <w:rsid w:val="00502229"/>
    <w:rsid w:val="00576BAC"/>
    <w:rsid w:val="00627617"/>
    <w:rsid w:val="006F01C1"/>
    <w:rsid w:val="006F7607"/>
    <w:rsid w:val="00713C79"/>
    <w:rsid w:val="00787980"/>
    <w:rsid w:val="007F3458"/>
    <w:rsid w:val="00867702"/>
    <w:rsid w:val="008C6635"/>
    <w:rsid w:val="009366ED"/>
    <w:rsid w:val="00954DCD"/>
    <w:rsid w:val="00A4075B"/>
    <w:rsid w:val="00AB4650"/>
    <w:rsid w:val="00AC738C"/>
    <w:rsid w:val="00B40DBB"/>
    <w:rsid w:val="00B91DFA"/>
    <w:rsid w:val="00BC690F"/>
    <w:rsid w:val="00C20390"/>
    <w:rsid w:val="00D047D9"/>
    <w:rsid w:val="00D10091"/>
    <w:rsid w:val="00DD5D96"/>
    <w:rsid w:val="00E20EF2"/>
    <w:rsid w:val="00E21CDF"/>
    <w:rsid w:val="00E96054"/>
    <w:rsid w:val="00F06CF2"/>
    <w:rsid w:val="00F257EE"/>
    <w:rsid w:val="00F42AEF"/>
    <w:rsid w:val="00F8291B"/>
    <w:rsid w:val="00F868D5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C15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B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C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738C"/>
    <w:rPr>
      <w:b/>
      <w:bCs/>
    </w:rPr>
  </w:style>
  <w:style w:type="character" w:styleId="Emphasis">
    <w:name w:val="Emphasis"/>
    <w:basedOn w:val="DefaultParagraphFont"/>
    <w:uiPriority w:val="20"/>
    <w:qFormat/>
    <w:rsid w:val="00AC738C"/>
    <w:rPr>
      <w:i/>
      <w:iCs/>
    </w:rPr>
  </w:style>
  <w:style w:type="table" w:styleId="TableGrid">
    <w:name w:val="Table Grid"/>
    <w:basedOn w:val="TableNormal"/>
    <w:uiPriority w:val="39"/>
    <w:rsid w:val="0093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4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850"/>
  </w:style>
  <w:style w:type="paragraph" w:styleId="Footer">
    <w:name w:val="footer"/>
    <w:basedOn w:val="Normal"/>
    <w:link w:val="FooterChar"/>
    <w:uiPriority w:val="99"/>
    <w:unhideWhenUsed/>
    <w:rsid w:val="001C4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6B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BA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C7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C738C"/>
    <w:rPr>
      <w:b/>
      <w:bCs/>
    </w:rPr>
  </w:style>
  <w:style w:type="character" w:styleId="Emphasis">
    <w:name w:val="Emphasis"/>
    <w:basedOn w:val="DefaultParagraphFont"/>
    <w:uiPriority w:val="20"/>
    <w:qFormat/>
    <w:rsid w:val="00AC738C"/>
    <w:rPr>
      <w:i/>
      <w:iCs/>
    </w:rPr>
  </w:style>
  <w:style w:type="table" w:styleId="TableGrid">
    <w:name w:val="Table Grid"/>
    <w:basedOn w:val="TableNormal"/>
    <w:uiPriority w:val="39"/>
    <w:rsid w:val="009366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C4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850"/>
  </w:style>
  <w:style w:type="paragraph" w:styleId="Footer">
    <w:name w:val="footer"/>
    <w:basedOn w:val="Normal"/>
    <w:link w:val="FooterChar"/>
    <w:uiPriority w:val="99"/>
    <w:unhideWhenUsed/>
    <w:rsid w:val="001C48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ND\DBM_NND\DBM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DBM.dotm</Template>
  <TotalTime>41</TotalTime>
  <Pages>3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CMS</cp:lastModifiedBy>
  <cp:revision>9</cp:revision>
  <dcterms:created xsi:type="dcterms:W3CDTF">2025-06-04T04:09:00Z</dcterms:created>
  <dcterms:modified xsi:type="dcterms:W3CDTF">2026-04-23T10:40:00Z</dcterms:modified>
</cp:coreProperties>
</file>